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4103" w14:textId="77777777" w:rsidR="005947E7" w:rsidRPr="008642EC" w:rsidRDefault="005947E7" w:rsidP="005947E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ECFC4D7" w14:textId="77777777" w:rsidR="005947E7" w:rsidRPr="00992C7B" w:rsidRDefault="005947E7" w:rsidP="005947E7">
      <w:pPr>
        <w:pStyle w:val="BasicParagraph"/>
        <w:suppressAutoHyphens/>
        <w:spacing w:line="240" w:lineRule="auto"/>
        <w:rPr>
          <w:rFonts w:ascii="Times New Roman" w:hAnsi="Times New Roman" w:cs="Times New Roman"/>
          <w:b/>
          <w:bCs/>
          <w:color w:val="000000" w:themeColor="text1"/>
          <w:sz w:val="12"/>
          <w:szCs w:val="12"/>
        </w:rPr>
      </w:pPr>
    </w:p>
    <w:p w14:paraId="13BF4127" w14:textId="77777777" w:rsidR="005947E7" w:rsidRPr="00582653" w:rsidRDefault="005947E7" w:rsidP="005947E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B332EDD" w14:textId="77777777" w:rsidR="005947E7" w:rsidRDefault="005947E7" w:rsidP="005947E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599A8E1" w14:textId="77777777" w:rsidR="005947E7" w:rsidRDefault="005947E7" w:rsidP="005947E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2F09C59" w14:textId="77777777" w:rsidR="005947E7" w:rsidRPr="00582653" w:rsidRDefault="005947E7" w:rsidP="005947E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E78FB98" wp14:editId="6258D4B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3AAEFA6" w14:textId="0282CDE1" w:rsidR="005947E7" w:rsidRDefault="005947E7" w:rsidP="005947E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FB8B407" w14:textId="77777777" w:rsidR="005947E7" w:rsidRDefault="005947E7" w:rsidP="005947E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BDF7324" w14:textId="77777777" w:rsidR="005947E7" w:rsidRPr="00582653" w:rsidRDefault="005947E7" w:rsidP="005947E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6511CFE" w14:textId="77777777" w:rsidR="005947E7" w:rsidRPr="00582653" w:rsidRDefault="005947E7" w:rsidP="005947E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0D2324A" w14:textId="77777777" w:rsidR="005947E7" w:rsidRPr="008642EC" w:rsidRDefault="005947E7" w:rsidP="005947E7">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ADFF7A8" w14:textId="77777777" w:rsidR="005947E7" w:rsidRPr="008642EC" w:rsidRDefault="005947E7" w:rsidP="005947E7">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D2CB967" w14:textId="77777777" w:rsidR="005947E7" w:rsidRPr="00582653" w:rsidRDefault="005947E7" w:rsidP="005947E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7D1884B" w14:textId="77777777" w:rsidR="005947E7" w:rsidRPr="008642EC" w:rsidRDefault="005947E7" w:rsidP="005947E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C66AA52" w14:textId="77777777" w:rsidR="005947E7" w:rsidRPr="008642EC" w:rsidRDefault="005947E7" w:rsidP="005947E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9A0D60B" w14:textId="77777777" w:rsidR="005947E7" w:rsidRPr="00992C7B" w:rsidRDefault="005947E7" w:rsidP="005947E7">
      <w:pPr>
        <w:pStyle w:val="BasicParagraph"/>
        <w:suppressAutoHyphens/>
        <w:spacing w:line="240" w:lineRule="auto"/>
        <w:ind w:left="1440"/>
        <w:rPr>
          <w:rFonts w:ascii="Times New Roman" w:hAnsi="Times New Roman" w:cs="Times New Roman"/>
          <w:color w:val="000000" w:themeColor="text1"/>
          <w:sz w:val="12"/>
          <w:szCs w:val="12"/>
        </w:rPr>
      </w:pPr>
    </w:p>
    <w:p w14:paraId="3A403E10" w14:textId="77777777" w:rsidR="005947E7" w:rsidRPr="00582653" w:rsidRDefault="005947E7" w:rsidP="005947E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D99AC07" w14:textId="77777777" w:rsidR="005947E7" w:rsidRDefault="005947E7" w:rsidP="005947E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B695592" w14:textId="77777777" w:rsidR="005947E7" w:rsidRPr="00992C7B" w:rsidRDefault="005947E7" w:rsidP="005947E7">
      <w:pPr>
        <w:pStyle w:val="BasicParagraph"/>
        <w:suppressAutoHyphens/>
        <w:spacing w:line="240" w:lineRule="auto"/>
        <w:ind w:left="1440"/>
        <w:rPr>
          <w:rFonts w:ascii="Times New Roman" w:hAnsi="Times New Roman" w:cs="Times New Roman"/>
          <w:color w:val="000000" w:themeColor="text1"/>
          <w:sz w:val="12"/>
          <w:szCs w:val="12"/>
        </w:rPr>
      </w:pPr>
    </w:p>
    <w:p w14:paraId="33049164" w14:textId="77777777" w:rsidR="005947E7" w:rsidRDefault="005947E7" w:rsidP="005947E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14A6A84" w14:textId="77777777" w:rsidR="005947E7" w:rsidRPr="00B87FFB" w:rsidRDefault="005947E7" w:rsidP="005947E7">
      <w:pPr>
        <w:pStyle w:val="BasicParagraph"/>
        <w:suppressAutoHyphens/>
        <w:spacing w:line="240" w:lineRule="auto"/>
        <w:ind w:left="1440"/>
        <w:rPr>
          <w:rFonts w:ascii="Times New Roman" w:hAnsi="Times New Roman" w:cs="Times New Roman"/>
          <w:color w:val="000000" w:themeColor="text1"/>
          <w:sz w:val="10"/>
          <w:szCs w:val="10"/>
        </w:rPr>
      </w:pPr>
    </w:p>
    <w:p w14:paraId="2EE524D8" w14:textId="77777777" w:rsidR="005947E7" w:rsidRDefault="005947E7" w:rsidP="005947E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7C3329C" w14:textId="77777777" w:rsidR="005947E7" w:rsidRPr="000B1EEC" w:rsidRDefault="005947E7" w:rsidP="005947E7">
      <w:pPr>
        <w:pStyle w:val="BasicParagraph"/>
        <w:suppressAutoHyphens/>
        <w:spacing w:line="240" w:lineRule="auto"/>
        <w:rPr>
          <w:rFonts w:ascii="Times New Roman" w:hAnsi="Times New Roman" w:cs="Times New Roman"/>
          <w:color w:val="000000" w:themeColor="text1"/>
          <w:sz w:val="10"/>
          <w:szCs w:val="10"/>
        </w:rPr>
      </w:pPr>
    </w:p>
    <w:p w14:paraId="067950BC" w14:textId="77777777" w:rsidR="005947E7" w:rsidRDefault="005947E7" w:rsidP="005947E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03CFEDA" w14:textId="77777777" w:rsidR="005947E7" w:rsidRDefault="005947E7">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5224FE4F"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5947E7">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47E7"/>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947E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947E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AE834-F41C-4D35-AD16-26648AC78E71}"/>
</file>

<file path=customXml/itemProps2.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3.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4.xml><?xml version="1.0" encoding="utf-8"?>
<ds:datastoreItem xmlns:ds="http://schemas.openxmlformats.org/officeDocument/2006/customXml" ds:itemID="{8CBD568E-1417-4011-B726-8857FA926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2023-07-07T05:07:00Z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